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80BC3" w14:textId="77777777" w:rsidR="00631122" w:rsidRDefault="00631122" w:rsidP="00631122">
      <w:pPr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ROBERDES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fl.1475-6)</w:t>
      </w:r>
    </w:p>
    <w:p w14:paraId="15581966" w14:textId="77777777" w:rsidR="00631122" w:rsidRDefault="00631122" w:rsidP="00631122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Leicester. </w:t>
      </w:r>
      <w:proofErr w:type="spellStart"/>
      <w:r>
        <w:rPr>
          <w:rFonts w:cs="Times New Roman"/>
          <w:szCs w:val="24"/>
        </w:rPr>
        <w:t>Furberer</w:t>
      </w:r>
      <w:proofErr w:type="spellEnd"/>
      <w:r>
        <w:rPr>
          <w:rFonts w:cs="Times New Roman"/>
          <w:szCs w:val="24"/>
        </w:rPr>
        <w:t>.</w:t>
      </w:r>
    </w:p>
    <w:p w14:paraId="6FD3248F" w14:textId="77777777" w:rsidR="00631122" w:rsidRDefault="00631122" w:rsidP="00631122">
      <w:pPr>
        <w:rPr>
          <w:rFonts w:cs="Times New Roman"/>
          <w:szCs w:val="24"/>
        </w:rPr>
      </w:pPr>
    </w:p>
    <w:p w14:paraId="122E7F3C" w14:textId="77777777" w:rsidR="00631122" w:rsidRDefault="00631122" w:rsidP="00631122">
      <w:pPr>
        <w:rPr>
          <w:rFonts w:cs="Times New Roman"/>
          <w:szCs w:val="24"/>
        </w:rPr>
      </w:pPr>
    </w:p>
    <w:p w14:paraId="1CD3C8E3" w14:textId="77777777" w:rsidR="00631122" w:rsidRDefault="00631122" w:rsidP="00631122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1475-6</w:t>
      </w:r>
      <w:r>
        <w:rPr>
          <w:rFonts w:cs="Times New Roman"/>
          <w:szCs w:val="24"/>
        </w:rPr>
        <w:tab/>
        <w:t>He entered the Merchant Gild.</w:t>
      </w:r>
    </w:p>
    <w:p w14:paraId="03CE66C3" w14:textId="77777777" w:rsidR="00631122" w:rsidRDefault="00631122" w:rsidP="006311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20490675" w14:textId="77777777" w:rsidR="00631122" w:rsidRDefault="00631122" w:rsidP="00631122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2C897226" w14:textId="77777777" w:rsidR="00631122" w:rsidRDefault="00631122" w:rsidP="00631122">
      <w:pPr>
        <w:pStyle w:val="NoSpacing"/>
        <w:rPr>
          <w:rFonts w:cs="Times New Roman"/>
          <w:szCs w:val="24"/>
        </w:rPr>
      </w:pPr>
    </w:p>
    <w:p w14:paraId="2FECE5C3" w14:textId="77777777" w:rsidR="00631122" w:rsidRDefault="00631122" w:rsidP="00631122">
      <w:pPr>
        <w:pStyle w:val="NoSpacing"/>
        <w:rPr>
          <w:rFonts w:cs="Times New Roman"/>
          <w:szCs w:val="24"/>
        </w:rPr>
      </w:pPr>
    </w:p>
    <w:p w14:paraId="2E372808" w14:textId="77777777" w:rsidR="00631122" w:rsidRDefault="00631122" w:rsidP="006311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2024</w:t>
      </w:r>
    </w:p>
    <w:p w14:paraId="09E476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362CF" w14:textId="77777777" w:rsidR="00631122" w:rsidRDefault="00631122" w:rsidP="009139A6">
      <w:r>
        <w:separator/>
      </w:r>
    </w:p>
  </w:endnote>
  <w:endnote w:type="continuationSeparator" w:id="0">
    <w:p w14:paraId="60C4A185" w14:textId="77777777" w:rsidR="00631122" w:rsidRDefault="006311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E7F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A2F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80F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E4258F" w14:textId="77777777" w:rsidR="00631122" w:rsidRDefault="00631122" w:rsidP="009139A6">
      <w:r>
        <w:separator/>
      </w:r>
    </w:p>
  </w:footnote>
  <w:footnote w:type="continuationSeparator" w:id="0">
    <w:p w14:paraId="0A8B8AA5" w14:textId="77777777" w:rsidR="00631122" w:rsidRDefault="006311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F00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FE6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B1D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122"/>
    <w:rsid w:val="000666E0"/>
    <w:rsid w:val="002510B7"/>
    <w:rsid w:val="00270799"/>
    <w:rsid w:val="0035310B"/>
    <w:rsid w:val="005C130B"/>
    <w:rsid w:val="00631122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96F63"/>
  <w15:chartTrackingRefBased/>
  <w15:docId w15:val="{7242F340-E54B-400C-8D19-6A8B76D2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122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2024-06-09T20:11:00Z</dcterms:created>
  <dcterms:modified xsi:type="dcterms:W3CDTF">2024-06-09T20:11:00Z</dcterms:modified>
</cp:coreProperties>
</file>